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B42" w:rsidRPr="000D76FA" w:rsidRDefault="00571B42" w:rsidP="007C7B17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10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571B42" w:rsidRPr="000D76FA" w:rsidRDefault="00571B42" w:rsidP="007C7B17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B56B9DB" wp14:editId="6924CC51">
            <wp:extent cx="3645360" cy="672840"/>
            <wp:effectExtent l="0" t="0" r="0" b="0"/>
            <wp:docPr id="131" name="KE9KR32.eps" descr="id:2147489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536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3BF1D63" wp14:editId="15D73044">
            <wp:extent cx="3237480" cy="723240"/>
            <wp:effectExtent l="0" t="0" r="0" b="0"/>
            <wp:docPr id="132" name="KE9KR33.eps" descr="id:2147489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748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B63573F" wp14:editId="2D171515">
            <wp:extent cx="3631680" cy="799920"/>
            <wp:effectExtent l="0" t="0" r="0" b="0"/>
            <wp:docPr id="133" name="KE9KR34.eps" descr="id:2147489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3168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9909095" wp14:editId="6A0788AE">
            <wp:extent cx="3492360" cy="596520"/>
            <wp:effectExtent l="0" t="0" r="0" b="0"/>
            <wp:docPr id="134" name="KE9KR35.eps" descr="id:2147489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236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E137246" wp14:editId="0B13B2F6">
            <wp:extent cx="3708000" cy="596520"/>
            <wp:effectExtent l="0" t="0" r="0" b="0"/>
            <wp:docPr id="135" name="KE9KR36.eps" descr="id:2147489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DC53E71" wp14:editId="62F93BEE">
            <wp:extent cx="3314880" cy="608760"/>
            <wp:effectExtent l="0" t="0" r="0" b="0"/>
            <wp:docPr id="136" name="KE9KR37.eps" descr="id:2147489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1488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kiss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bow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shake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impolite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afraid not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both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Great idea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boring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it is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I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 at 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is friendly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supposed to write an e-mail to 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terrible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party was at 8:00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it is polite to make noise when you are eating noodles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China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Australia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Japan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woman should say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when she is full with an American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 am full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delicious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 want less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speakers think e-mail English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is fun, but not useful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can be used in class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is fun, but cannot be used in class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wants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leave the library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borrow a book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ask the woman to return the book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boy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while eating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making noise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keeping quiet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eating too slowly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woman will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next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ask the man to help her carry the books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carry the books herself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help the man carry the books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lastRenderedPageBreak/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which country are people supposed to shake hands?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Brazil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Mexico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Japan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are people expected to do when they meet for the first time in Brazil?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Shake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Kiss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the boy going to do in the USA?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study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travel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is it polite for you to leave after a meal in the USA?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Ten minutes later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Twenty minutes later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Thirty minutes later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should the girl do if she goes to a party in Switzerland?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 late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should buy a present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should take some flowers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famous in Switzerland?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Watches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482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6"/>
        <w:gridCol w:w="6183"/>
      </w:tblGrid>
      <w:tr w:rsidR="00571B42" w:rsidRPr="000D76FA" w:rsidTr="00D71E5F">
        <w:trPr>
          <w:trHeight w:val="414"/>
          <w:jc w:val="center"/>
        </w:trPr>
        <w:tc>
          <w:tcPr>
            <w:tcW w:w="0" w:type="auto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Manners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at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a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b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dinner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party </w:t>
            </w:r>
          </w:p>
        </w:tc>
      </w:tr>
      <w:tr w:rsidR="00571B42" w:rsidRPr="000D76FA" w:rsidTr="00D71E5F">
        <w:trPr>
          <w:trHeight w:val="858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What to take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You can take some drinks like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juice, beer or something like these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571B42" w:rsidRPr="000D76FA" w:rsidTr="00D71E5F">
        <w:trPr>
          <w:trHeight w:val="1478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When to arrive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You should arrive on time or no more than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0E7D1339" wp14:editId="6F572B8D">
                  <wp:extent cx="725400" cy="132480"/>
                  <wp:effectExtent l="0" t="0" r="0" b="0"/>
                  <wp:docPr id="137" name="图片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78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400" cy="13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minutes late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If you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ll be more than fifteen minutes late, you should give the host a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7E2EA2C0" wp14:editId="5E269A8E">
                  <wp:extent cx="725400" cy="132480"/>
                  <wp:effectExtent l="0" t="0" r="0" b="0"/>
                  <wp:docPr id="138" name="图片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78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400" cy="13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571B42" w:rsidRPr="000D76FA" w:rsidTr="00D71E5F">
        <w:trPr>
          <w:trHeight w:val="1106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What to do at the table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Try to be relaxed and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at the table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If you can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 use the knife and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, you can watch others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571B42" w:rsidRPr="000D76FA" w:rsidRDefault="00571B42" w:rsidP="007C7B1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middle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chopsticks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their 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Foreigners joining a Chinese dinner party should know and follow Chinese table manners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Before dinner you sometimes get a wet cloth, with which you can clean your face and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a custom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Before the meal is served, people can have some tea or other drinks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First, some cold dishes are provided, which are placed in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the table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Rice or dumplings are served and should not be mixed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other food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Chinese people like using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instead of forks and knives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allowed to use your hands when eating meat with bones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the soup arrives at the end of the meal, a spoon is used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If the soup is very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foreigners like blowing to cool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China, it is better to wait a little while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a dinner party, Chinese people enjoy drinking beer or spirits(</w:t>
      </w:r>
      <w:r w:rsidRPr="000D76FA">
        <w:rPr>
          <w:rFonts w:ascii="Times New Roman" w:eastAsia="宋体" w:hAnsi="宋体"/>
          <w:color w:val="000000" w:themeColor="text1"/>
          <w:sz w:val="24"/>
        </w:rPr>
        <w:t>白酒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Besides, Chinese people usually make a toast when they get together with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families and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a toast, everybody stands up, raises their glasses and touches the others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glasses, saying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Ganbei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 The willow branch(</w:t>
      </w:r>
      <w:r w:rsidRPr="000D76FA">
        <w:rPr>
          <w:rFonts w:ascii="Times New Roman" w:eastAsia="宋体" w:hAnsi="宋体"/>
          <w:color w:val="000000" w:themeColor="text1"/>
          <w:sz w:val="24"/>
        </w:rPr>
        <w:t>柳树枝</w:t>
      </w:r>
      <w:r w:rsidRPr="000D76FA">
        <w:rPr>
          <w:rFonts w:ascii="Times New Roman" w:eastAsia="宋体" w:hAnsi="宋体"/>
          <w:color w:val="000000" w:themeColor="text1"/>
          <w:sz w:val="24"/>
        </w:rPr>
        <w:t>) is a part of the willow tree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China, willow branches were often used as a parting gift between friends and family members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Even today, willow branches are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many cases as a symbol of saying goodbye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Do you know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One reason is that willow trees are strong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can live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any place, wet or dry, north or south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Because of this, giving a willow branch to say goodbye to loved ones is a way to tell them you hope they will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their new living environment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For another reason, the pronunciation for the willow tree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liu(</w:t>
      </w:r>
      <w:r w:rsidRPr="000D76FA">
        <w:rPr>
          <w:rFonts w:ascii="Times New Roman" w:eastAsia="宋体" w:hAnsi="宋体"/>
          <w:color w:val="000000" w:themeColor="text1"/>
          <w:sz w:val="24"/>
        </w:rPr>
        <w:t>柳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the character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liu(</w:t>
      </w:r>
      <w:r w:rsidRPr="000D76FA">
        <w:rPr>
          <w:rFonts w:ascii="Times New Roman" w:eastAsia="宋体" w:hAnsi="宋体"/>
          <w:color w:val="000000" w:themeColor="text1"/>
          <w:sz w:val="24"/>
        </w:rPr>
        <w:t>留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Chinese, which means inviting someone to stay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only the tones are different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 willow branch means asking the other party to live for a longer time,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we know that they must leave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said that this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became popular during the Han Dynasty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that time, Baqiao(</w:t>
      </w:r>
      <w:r w:rsidRPr="000D76FA">
        <w:rPr>
          <w:rFonts w:ascii="Times New Roman" w:eastAsia="宋体" w:hAnsi="宋体"/>
          <w:color w:val="000000" w:themeColor="text1"/>
          <w:sz w:val="24"/>
        </w:rPr>
        <w:t>灞桥</w:t>
      </w:r>
      <w:r w:rsidRPr="000D76FA">
        <w:rPr>
          <w:rFonts w:ascii="Times New Roman" w:eastAsia="宋体" w:hAnsi="宋体"/>
          <w:color w:val="000000" w:themeColor="text1"/>
          <w:sz w:val="24"/>
        </w:rPr>
        <w:t>), a bridge in Chang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an, today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Xi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an, was a common place to say goodbye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often stopped there and handed willow branches to people who were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past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modern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ancient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mentioned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talked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seen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bravely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easily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badly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make use of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hold on to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get used to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friendly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similar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asking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offering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receiving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even though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 if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that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festival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culture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custom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leaving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arriving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visiting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One thing that makes humans different from other animals is our ability to develop customs and traditions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fact, humans love doing this so much that the world has been full of thousands of different cultures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are two surprising customs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102"/>
      </w:tblGrid>
      <w:tr w:rsidR="00571B42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Pointing</w:t>
            </w: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with</w:t>
            </w: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lips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>嘴唇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in</w:t>
            </w: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Nicaragua</w:t>
            </w:r>
          </w:p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In Nicaragua, it is common for people to point with the lips instead of the thumb(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大拇指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 or index finger(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食指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 like most people of the world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Do you want to know how people point with their lips?It all starts by pouting(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噘嘴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Pouting is always used in conversations to show something that is happening nearby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571B42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Kissing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in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France</w:t>
            </w:r>
          </w:p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ways of greeting are different in different cultures around the world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Latin American culture and Roman culture share the similar custom of kissing both loved ones and new friends on the cheek(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脸颊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Yet, the French seem to take this to a new level with the number of kisses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Firstly, the rules are different for men and women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Secondly, the number of greeting kisses changes from place to place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What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more, French people are expected to greet each person at a party whether they know the person or not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</w:tbl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makes humans different from other animals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ability to point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ability to greet friends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ability to develop customs and traditions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in Nicaragua use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point at something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lips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thumb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index finger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in Rome greet their friends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by saying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hello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shaking their hands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kissing them on the cheek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can know that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France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polite to kiss each person at the party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greeting rules are quite different for people in different ages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French from different places share the same number of greeting kisses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Dinner customs are different around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If you are a guest in Ghana (</w:t>
      </w:r>
      <w:r w:rsidRPr="000D76FA">
        <w:rPr>
          <w:rFonts w:ascii="Times New Roman" w:eastAsia="宋体" w:hAnsi="宋体"/>
          <w:color w:val="000000" w:themeColor="text1"/>
          <w:sz w:val="24"/>
        </w:rPr>
        <w:t>加纳</w:t>
      </w:r>
      <w:r w:rsidRPr="000D76FA">
        <w:rPr>
          <w:rFonts w:ascii="Times New Roman" w:eastAsia="宋体" w:hAnsi="宋体"/>
          <w:color w:val="000000" w:themeColor="text1"/>
          <w:sz w:val="24"/>
        </w:rPr>
        <w:t>), this information will help you a lot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Ghana, dinner is usually from four in the afternoon to six in the evening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But there are no strict rules about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Whenever a guest arrives, a family offers food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When you go to a home, the person who receives guests takes you to the living room first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At this time everyone welcomes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Then you go to the dining 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There you wash your hands in a bowl of water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All the food is on the table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Ghana you usually eat with your fingers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 eat from the same dish as everyone else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But you eat from one side of the dish only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is not polite to get food from the other side of the dish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After dinner, you wash your hands again in a bowl of water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Most meals in Ghana have a dish called fufu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People in Ghana make fufu from the powder (</w:t>
      </w:r>
      <w:r w:rsidRPr="000D76FA">
        <w:rPr>
          <w:rFonts w:ascii="Times New Roman" w:eastAsia="宋体" w:hAnsi="宋体"/>
          <w:color w:val="000000" w:themeColor="text1"/>
          <w:sz w:val="24"/>
        </w:rPr>
        <w:t>粉末</w:t>
      </w:r>
      <w:r w:rsidRPr="000D76FA">
        <w:rPr>
          <w:rFonts w:ascii="Times New Roman" w:eastAsia="宋体" w:hAnsi="宋体"/>
          <w:color w:val="000000" w:themeColor="text1"/>
          <w:sz w:val="24"/>
        </w:rPr>
        <w:t>) of some plants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Sometimes they cut the fufu with a saw (</w:t>
      </w:r>
      <w:r w:rsidRPr="000D76FA">
        <w:rPr>
          <w:rFonts w:ascii="Times New Roman" w:eastAsia="宋体" w:hAnsi="宋体"/>
          <w:color w:val="000000" w:themeColor="text1"/>
          <w:sz w:val="24"/>
        </w:rPr>
        <w:t>锯子</w:t>
      </w:r>
      <w:r w:rsidRPr="000D76FA">
        <w:rPr>
          <w:rFonts w:ascii="Times New Roman" w:eastAsia="宋体" w:hAnsi="宋体"/>
          <w:color w:val="000000" w:themeColor="text1"/>
          <w:sz w:val="24"/>
        </w:rPr>
        <w:t>) because it is very hard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 must chew fufu well, or you may get sick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 eat fufu with the fingers of your right hand only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From the passage we know that in Ghana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rules for dinner time are not strict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dinner is always at six in the evening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family offers food only at four in the afternoon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If you are a dinner guest in Ghana, the host always takes you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dining room first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living room first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kitchen first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in Ghana usually eat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from two sides of a dish 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 the other side of the dish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their fingers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fact, most meals in Ghana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are cooked with the powder of some plants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have a dish called fufu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are too hard to eat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What are the cultural differences between China and the Western countries?You might be able to find the answer in Cao Siyu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comics(</w:t>
      </w:r>
      <w:r w:rsidRPr="000D76FA">
        <w:rPr>
          <w:rFonts w:ascii="Times New Roman" w:eastAsia="宋体" w:hAnsi="宋体"/>
          <w:color w:val="000000" w:themeColor="text1"/>
          <w:sz w:val="24"/>
        </w:rPr>
        <w:t>漫画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Cao was born in Beijing, but left home at 20 and has studied and lived in the USA, the UK and France for over ten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Having seen so many cultures, Cao wanted to use her drawing skills to show the differences she has experienced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 she created the cartoon series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Tiny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Eyes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Comics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My experience shows that although travel is much easier and faster today, the distance(</w:t>
      </w:r>
      <w:r w:rsidRPr="000D76FA">
        <w:rPr>
          <w:rFonts w:ascii="Times New Roman" w:eastAsia="宋体" w:hAnsi="宋体"/>
          <w:color w:val="000000" w:themeColor="text1"/>
          <w:sz w:val="24"/>
        </w:rPr>
        <w:t>距离</w:t>
      </w:r>
      <w:r w:rsidRPr="000D76FA">
        <w:rPr>
          <w:rFonts w:ascii="Times New Roman" w:eastAsia="宋体" w:hAnsi="宋体"/>
          <w:color w:val="000000" w:themeColor="text1"/>
          <w:sz w:val="24"/>
        </w:rPr>
        <w:t>) between cultures hasn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shortened,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Cao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hopes to build bridges and break down misunderstandings between different cultures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of her cartoons shows water preferences in different countries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Three glasses of water are shown:the glass of water from the USA has ice;the one from France is full of sparkling water(</w:t>
      </w:r>
      <w:r w:rsidRPr="000D76FA">
        <w:rPr>
          <w:rFonts w:ascii="Times New Roman" w:eastAsia="宋体" w:hAnsi="宋体"/>
          <w:color w:val="000000" w:themeColor="text1"/>
          <w:sz w:val="24"/>
        </w:rPr>
        <w:t>气泡水</w:t>
      </w:r>
      <w:r w:rsidRPr="000D76FA">
        <w:rPr>
          <w:rFonts w:ascii="Times New Roman" w:eastAsia="宋体" w:hAnsi="宋体"/>
          <w:color w:val="000000" w:themeColor="text1"/>
          <w:sz w:val="24"/>
        </w:rPr>
        <w:t>);the one from China is steaming(</w:t>
      </w:r>
      <w:r w:rsidRPr="000D76FA">
        <w:rPr>
          <w:rFonts w:ascii="Times New Roman" w:eastAsia="宋体" w:hAnsi="宋体"/>
          <w:color w:val="000000" w:themeColor="text1"/>
          <w:sz w:val="24"/>
        </w:rPr>
        <w:t>热气腾腾的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Cao also uses her cartoons to show different ways of thinking and social customs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Her simple pictures have played a big part in reflecting Chinese culture,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 Italian magazine reported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Many foreign readers say that Cao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comics help them understand China, while Chinese living abroad have felt that they are seen and understood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said that this voice has been the biggest motivation(</w:t>
      </w:r>
      <w:r w:rsidRPr="000D76FA">
        <w:rPr>
          <w:rFonts w:ascii="Times New Roman" w:eastAsia="宋体" w:hAnsi="宋体"/>
          <w:color w:val="000000" w:themeColor="text1"/>
          <w:sz w:val="24"/>
        </w:rPr>
        <w:t>动力</w:t>
      </w:r>
      <w:r w:rsidRPr="000D76FA">
        <w:rPr>
          <w:rFonts w:ascii="Times New Roman" w:eastAsia="宋体" w:hAnsi="宋体"/>
          <w:color w:val="000000" w:themeColor="text1"/>
          <w:sz w:val="24"/>
        </w:rPr>
        <w:t>) for her to keep creating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Cao shows people the cultural differences by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living abroad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creating comics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writing for an Italian magazine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Cao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comic ideas come from her studies and life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countries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can infer from the passage that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is more popular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cold water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ice water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hot water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the best title of the passage?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Travel Is Much Easier and Faster Today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Comics Show Us How We Are Different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School Life Abroad Is Busy and Lonely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There are so many expressions in American English that sound pleasant(</w:t>
      </w:r>
      <w:r w:rsidRPr="000D76FA">
        <w:rPr>
          <w:rFonts w:ascii="Times New Roman" w:eastAsia="宋体" w:hAnsi="宋体"/>
          <w:color w:val="000000" w:themeColor="text1"/>
          <w:sz w:val="24"/>
        </w:rPr>
        <w:t>令人愉快的</w:t>
      </w:r>
      <w:r w:rsidRPr="000D76FA">
        <w:rPr>
          <w:rFonts w:ascii="Times New Roman" w:eastAsia="宋体" w:hAnsi="宋体"/>
          <w:color w:val="000000" w:themeColor="text1"/>
          <w:sz w:val="24"/>
        </w:rPr>
        <w:t>) but are not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When someone says they have to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 the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, it does not mean they are going to a concert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expression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 the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means to accept and deal with the punishment for something you have done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example,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face another night of camping!It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cold and rainy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In life, you must face your fears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used in this way is very common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But now, let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go back to the expression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 the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Imagine a friend asks you to take care of her beautiful red sports car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gives you the keys and says,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Thanks so much for watching my car while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away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please, do not drive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an extremely fast car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 want to show off to some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you drive it around the town one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Unluckily, you lose control of the car and drive it into a stop sign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Bang!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When your friend returns, you must tell her what you have done and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 the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It could be losing her friendship or paying for repairs to her sports car or both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Whatever the music is, you must face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take your medicine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means to accept the results from something bad you have done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And if someone says,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You made your bed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lie in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mean you created a bad situation and now you will experience the results!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you do not listen to her warning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expression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 the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a good example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here is the punishment for your actions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you did something wrong, you must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 the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</w:p>
    <w:p w:rsidR="00571B42" w:rsidRPr="000D76FA" w:rsidRDefault="00571B42" w:rsidP="007C7B1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There are other American expressions that mean the same things as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 the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</w:p>
    <w:p w:rsidR="00571B42" w:rsidRPr="000D76FA" w:rsidRDefault="00571B42" w:rsidP="007C7B1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Americans often use the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this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Gift giving is common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Over time, different cultures have developed their own gift-giving customs and traditions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Gift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giving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China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China, gifts are given on birthdays or special events like a dinner at a friend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While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true that a gift is just a gift, what is more important is the meaning behind the gift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China, some gifts need to be avoided including clocks, shoes, umbrellas, knives, green hats, anything in groups of four and anything in black or white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Gift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Wrapping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包装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Chinese gifts can be wrapped with wrapping paper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Red is for luck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Pink is for happiness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Gold is for wealth(</w:t>
      </w:r>
      <w:r w:rsidRPr="000D76FA">
        <w:rPr>
          <w:rFonts w:ascii="Times New Roman" w:eastAsia="宋体" w:hAnsi="宋体"/>
          <w:color w:val="000000" w:themeColor="text1"/>
          <w:sz w:val="24"/>
        </w:rPr>
        <w:t>财富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wrapping paper in these colors is the best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White and black are the symbols of death and should not be used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Red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Envelopes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红包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Wrapping money in a red envelope means good wishes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usually give red envelopes to kids during Chinese New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Gift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giving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in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America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Whether a gift is given or not, greeting cards are often used for birthdays, Father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s/Mother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Day, weddings(</w:t>
      </w:r>
      <w:r w:rsidRPr="000D76FA">
        <w:rPr>
          <w:rFonts w:ascii="Times New Roman" w:eastAsia="宋体" w:hAnsi="宋体"/>
          <w:color w:val="000000" w:themeColor="text1"/>
          <w:sz w:val="24"/>
        </w:rPr>
        <w:t>婚礼</w:t>
      </w:r>
      <w:r w:rsidRPr="000D76FA">
        <w:rPr>
          <w:rFonts w:ascii="Times New Roman" w:eastAsia="宋体" w:hAnsi="宋体"/>
          <w:color w:val="000000" w:themeColor="text1"/>
          <w:sz w:val="24"/>
        </w:rPr>
        <w:t>), and so 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America, common gifts are candies or toys for children, and chocolate, fine food, books, clothes and tools for adults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receiving a gift, people show thanks to the person by saying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Thank you so much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This is too nice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Hugs or kisses may be exchanged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Returning gifts is not a must, but thank-you cards are very common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they should usually be sent out in the same week when the gifts are received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Gift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Opening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America, gifts are usually opened at the end of an event or a birthday party, except for the wedding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Gifts are never opened during a wedding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can be opened only after all the guests have left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passage is mainly about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China and America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countries are mentioned in the passage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Clocks, shoes, umbrellas, knives, green hats, anything in groups of four and anything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should be avoided when choosing gifts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Americans should send out thank-you cards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after receiving the gifts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you think of the gift-giving culture in China?What are you supposed to do when giving gifts after reading the passage?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不要生他的气。毕竟他只是一个五岁的孩子。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 angry with him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, he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only a five-year-old child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即使你迟到了十五分钟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你的朋友也可能会大动肝火。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Even if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 15 minutes late, your friend may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我想上完课后顺便去看看我的朋友。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want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my friend when I finish my class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老师希望所有的学生都能天天进步。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Teachers expect all their students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day by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学生们应该每天按时完成作业。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Students are supposed to finish their homework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every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When the Americans meet each other,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not necessary to shake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just give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smile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Even a few seconds after they meet for the first time, they can just call each other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first names to show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(kind)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For Japanese, bowing is quite acceptable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you are not supposed to have eye contact with the Japanese guests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is rather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(polite)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from most European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(country) usually hug each other and sometimes kiss the cheek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 better make no sound while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(kiss)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Women should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(hug) men first and sometimes men are supposed to kiss the women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To the German guests, we should shake hands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(greet)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You can have a little bow while shaking hands to show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(you) respect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You had better not hug or kiss them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 are very familiar with each 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To the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(Britain)guests,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better not have close body contact except a polite hug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the Italian guests, shaking hands is very important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假设你是林杰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作为交流学生在加拿大生活过一段时间。你的好朋友李华将于</w:t>
      </w:r>
      <w:r w:rsidRPr="000D76FA">
        <w:rPr>
          <w:rFonts w:ascii="Times New Roman" w:eastAsia="宋体" w:hAnsi="宋体"/>
          <w:color w:val="000000" w:themeColor="text1"/>
          <w:sz w:val="24"/>
        </w:rPr>
        <w:t>11</w:t>
      </w:r>
      <w:r w:rsidRPr="000D76FA">
        <w:rPr>
          <w:rFonts w:ascii="Times New Roman" w:eastAsia="宋体" w:hAnsi="宋体"/>
          <w:color w:val="000000" w:themeColor="text1"/>
          <w:sz w:val="24"/>
        </w:rPr>
        <w:t>月作为交流学生前往加拿大学习。他来信询问你在加拿大的生活和学习情况。请根据以下提示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用英文给他写一封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词左右的回信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分享你的经验并给他一些建议。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728"/>
        <w:gridCol w:w="5539"/>
      </w:tblGrid>
      <w:tr w:rsidR="00571B42" w:rsidRPr="000D76FA" w:rsidTr="00D71E5F">
        <w:trPr>
          <w:jc w:val="center"/>
        </w:trPr>
        <w:tc>
          <w:tcPr>
            <w:tcW w:w="16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>注意事项</w:t>
            </w:r>
          </w:p>
        </w:tc>
        <w:tc>
          <w:tcPr>
            <w:tcW w:w="33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>建议</w:t>
            </w:r>
          </w:p>
        </w:tc>
      </w:tr>
      <w:tr w:rsidR="00571B42" w:rsidRPr="000D76FA" w:rsidTr="00D71E5F">
        <w:trPr>
          <w:jc w:val="center"/>
        </w:trPr>
        <w:tc>
          <w:tcPr>
            <w:tcW w:w="16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天气寒冷</w:t>
            </w:r>
          </w:p>
        </w:tc>
        <w:tc>
          <w:tcPr>
            <w:tcW w:w="33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多带保暖衣服</w:t>
            </w:r>
          </w:p>
        </w:tc>
      </w:tr>
      <w:tr w:rsidR="00571B42" w:rsidRPr="000D76FA" w:rsidTr="00D71E5F">
        <w:trPr>
          <w:jc w:val="center"/>
        </w:trPr>
        <w:tc>
          <w:tcPr>
            <w:tcW w:w="16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寄宿生活</w:t>
            </w:r>
          </w:p>
        </w:tc>
        <w:tc>
          <w:tcPr>
            <w:tcW w:w="33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进入别人房间前先敲门</w:t>
            </w:r>
          </w:p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使用电话前先询问</w:t>
            </w:r>
          </w:p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礼貌待人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, 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多交流</w:t>
            </w:r>
          </w:p>
        </w:tc>
      </w:tr>
      <w:tr w:rsidR="00571B42" w:rsidRPr="000D76FA" w:rsidTr="00D71E5F">
        <w:trPr>
          <w:jc w:val="center"/>
        </w:trPr>
        <w:tc>
          <w:tcPr>
            <w:tcW w:w="16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财物</w:t>
            </w:r>
          </w:p>
        </w:tc>
        <w:tc>
          <w:tcPr>
            <w:tcW w:w="335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71B42" w:rsidRPr="000D76FA" w:rsidRDefault="00571B42" w:rsidP="007C7B1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随身携带少量钱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;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大笔的钱存入银行</w:t>
            </w:r>
          </w:p>
        </w:tc>
      </w:tr>
    </w:tbl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Dear Li Hua, </w:t>
      </w:r>
    </w:p>
    <w:p w:rsidR="007C7B17" w:rsidRPr="00513DA5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am happy to hear that you are going to study in Canada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But it seems you are worried about living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="007C7B17" w:rsidRPr="00513DA5">
        <w:rPr>
          <w:rFonts w:ascii="Times New Roman" w:eastAsia="宋体" w:hAnsi="宋体"/>
          <w:color w:val="FF0000"/>
          <w:u w:val="single" w:color="000000"/>
        </w:rPr>
        <w:t> </w:t>
      </w:r>
      <w:r w:rsidR="007C7B17"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C7B17" w:rsidRPr="00513DA5" w:rsidRDefault="007C7B17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C7B17" w:rsidRPr="00513DA5" w:rsidRDefault="007C7B17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C7B17" w:rsidRPr="00513DA5" w:rsidRDefault="007C7B17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C7B17" w:rsidRPr="00513DA5" w:rsidRDefault="007C7B17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C7B17" w:rsidRPr="00513DA5" w:rsidRDefault="007C7B17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C7B17" w:rsidRPr="00513DA5" w:rsidRDefault="007C7B17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C7B17" w:rsidRPr="00513DA5" w:rsidRDefault="007C7B17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Yours, 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Lin Jie</w:t>
      </w:r>
    </w:p>
    <w:p w:rsidR="00571B42" w:rsidRPr="000D76FA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</w:p>
    <w:p w:rsidR="00571B42" w:rsidRDefault="00571B42" w:rsidP="007C7B17">
      <w:pPr>
        <w:spacing w:line="360" w:lineRule="auto"/>
      </w:pPr>
      <w:r>
        <w:br w:type="page"/>
      </w:r>
    </w:p>
    <w:p w:rsidR="00571B42" w:rsidRPr="00085A3E" w:rsidRDefault="00571B42" w:rsidP="007C7B17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W:Can you tell me some table manners in China?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First of all,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stick your chopsticks into the food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are people in China supposed to do when they meet for the first time?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M:They are supposed to shake hands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M:Am I supposed to wear jeans to attend the party?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you are expected to wear a suit and tie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M:Mary was supposed </w:t>
      </w:r>
      <w:bookmarkStart w:id="0" w:name="_GoBack"/>
      <w:bookmarkEnd w:id="0"/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arrive at 7:00 yesterday, but she arrived 10 minutes late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W:Oh,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impolite in Switzerland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M:Hello, Jenny!Have you ever been to India?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I haven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 hear that cows are respected in India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are Chinese people used to eating with?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W:Chopsticks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However,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 how to use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are people in South Korea supposed to do when they meet for the first time?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do you accept the gift in your country?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Why not consider visiting Paris during the summer vacation?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Is it important to be on time?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should I do to thank my friend?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was your party?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polite to make noise when you are eating noodles in Tokyo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M:Really?In Western countries we shouldn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do it that way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W:John, what am I supposed to do when I am with an American family?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very rude to say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full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you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t want food anymore, you should just say 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is delicious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.”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do you think of e-mail English, Jack?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fun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think it can be used in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agree with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better not make noise in the library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reading an important book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sorry to trouble you, but the book you are reading is mine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W:Tom,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better not make noise at the table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That will make others unhappy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M:Sorry, Mum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too hungry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carrying so many books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Do you need any help?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W:They aren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really heavy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However, thank you all the same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are people supposed to do when they meet in your country, Jim?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M:In my country, we shake hands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By the way,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from Mexico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about in Brazil?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M:Well, in Brazil, people sometimes kiss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about in Japan?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W:They bow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M:And in South Korea people also bow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W:Well, I guess in most Western countries they shake hands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going to the USA as an exchange student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W:Great!Have a good time!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M:But I know nothing about the customs and manners there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Could you help me?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important to be on time when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invited to have a meal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After the meal,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not polite to leave in less than half an hour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going to Switzerland, but I am a little nervous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 the culture there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M:Take it easy!I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glad to tell you what you should do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Above all,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late!Being on time is very important there because they care about time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know their watches are very famous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like to buy such a famous watch for my father as a present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good idea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M:When you go to a dinner party in the USA,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better bring a small present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nice to bring some drinks, such as pear juice, beer or something like these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should arrive on time or no more than five minutes late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get there early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going to be more than fifteen minutes late, you should call them and let them know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Try to be relaxed and polite at the table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you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 how to use the knife and fork,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nervous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can watch others and follow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you still have no idea, ask the person next to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USA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pear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5/five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call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polite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fork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gift-giving customs/gift giving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Two/2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black or white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same week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it is meaningful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supposed to wrap them with wrapping paper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After all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get mad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drop by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make progress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 time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kindness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impolite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countries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kissing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hug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greet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unless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British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Dear Li Hua,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I am happy to hear that you are going to study in Canada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But it seems you are worried about living there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Now I want to give you some advice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The weather in Canada in November is quite cold, so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better bring more warm clothes with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more, because you will live with a Canadian family, you have to remember not to enter others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room without knocking at the door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Before you use the phone, please ask the family first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Everything will be fine if you are polite and ready to talk to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They will enjoy having you in the house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Regarding money,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good idea to carry small amounts with you for daily expenses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However, for large amounts of money,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safer to keep them in the bank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Hope you will enjoy your life there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Yours,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571B42" w:rsidRPr="00255196" w:rsidRDefault="00571B42" w:rsidP="007C7B1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Lin Jie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647169" w:rsidRPr="00B50CDA" w:rsidRDefault="00647169" w:rsidP="007C7B17">
      <w:pPr>
        <w:spacing w:line="360" w:lineRule="auto"/>
      </w:pPr>
    </w:p>
    <w:sectPr w:rsidR="00647169" w:rsidRPr="00B50CD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B17" w:rsidRDefault="007C7B17" w:rsidP="007C7B17">
      <w:r>
        <w:separator/>
      </w:r>
    </w:p>
  </w:endnote>
  <w:endnote w:type="continuationSeparator" w:id="0">
    <w:p w:rsidR="007C7B17" w:rsidRDefault="007C7B17" w:rsidP="007C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B17" w:rsidRDefault="007C7B17" w:rsidP="007C7B17">
      <w:r>
        <w:separator/>
      </w:r>
    </w:p>
  </w:footnote>
  <w:footnote w:type="continuationSeparator" w:id="0">
    <w:p w:rsidR="007C7B17" w:rsidRDefault="007C7B17" w:rsidP="007C7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B42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71B42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C7B17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297224-AC4D-4A00-B59F-F7CE558E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B42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571B42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71B42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571B42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571B42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571B42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571B42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571B42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571B42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571B42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571B42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571B4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71B4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71B42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571B42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571B42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571B42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571B42"/>
    <w:rPr>
      <w:vertAlign w:val="superscript"/>
    </w:rPr>
  </w:style>
  <w:style w:type="paragraph" w:customStyle="1" w:styleId="ac">
    <w:name w:val="一级章节"/>
    <w:basedOn w:val="a"/>
    <w:qFormat/>
    <w:rsid w:val="00571B42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2</TotalTime>
  <Pages>16</Pages>
  <Words>4560</Words>
  <Characters>17662</Characters>
  <Application>Microsoft Office Word</Application>
  <DocSecurity>0</DocSecurity>
  <Lines>147</Lines>
  <Paragraphs>44</Paragraphs>
  <ScaleCrop>false</ScaleCrop>
  <Company>微软中国</Company>
  <LinksUpToDate>false</LinksUpToDate>
  <CharactersWithSpaces>22178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2025-09-10T07:52:00Z</dcterms:created>
  <dcterms:modified xsi:type="dcterms:W3CDTF">2025-09-10T07:56:00Z</dcterms:modified>
</cp:coreProperties>
</file>